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7C" w:rsidRDefault="00C0237C" w:rsidP="00C0237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保全现状（法人）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0237C" w:rsidRDefault="00C0237C" w:rsidP="00C0237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C0237C" w:rsidRDefault="00C0237C" w:rsidP="006C61F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保全现状（自然人）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 w:rsidTr="006C61F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F66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0237C" w:rsidRDefault="00C0237C" w:rsidP="00984349">
      <w:pPr>
        <w:spacing w:beforeLines="100" w:afterLines="50" w:line="240" w:lineRule="exact"/>
        <w:outlineLvl w:val="2"/>
        <w:rPr>
          <w:rFonts w:ascii="黑体" w:eastAsia="黑体" w:hAnsi="黑体" w:cs="Times New Roman"/>
          <w:sz w:val="21"/>
          <w:szCs w:val="21"/>
        </w:rPr>
      </w:pPr>
    </w:p>
    <w:p w:rsidR="00C0237C" w:rsidRDefault="00C0237C" w:rsidP="00984349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0237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0237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0237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237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37C" w:rsidRDefault="00C0237C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237C" w:rsidRDefault="00C0237C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C0237C" w:rsidRPr="001C16B2" w:rsidRDefault="00C0237C">
      <w:pPr>
        <w:rPr>
          <w:rFonts w:cs="Times New Roman"/>
        </w:rPr>
      </w:pPr>
    </w:p>
    <w:sectPr w:rsidR="00C0237C" w:rsidRPr="001C16B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37C" w:rsidRDefault="00C0237C" w:rsidP="001C16B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0237C" w:rsidRDefault="00C0237C" w:rsidP="001C16B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37C" w:rsidRDefault="00C0237C" w:rsidP="001C16B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0237C" w:rsidRDefault="00C0237C" w:rsidP="001C16B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DE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06E87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16B2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1DEB"/>
    <w:rsid w:val="0026209C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6A05"/>
    <w:rsid w:val="00567575"/>
    <w:rsid w:val="00567990"/>
    <w:rsid w:val="00571FF5"/>
    <w:rsid w:val="00573175"/>
    <w:rsid w:val="00573518"/>
    <w:rsid w:val="0057410B"/>
    <w:rsid w:val="00575D0A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7BFC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4206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C61F8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D7BCE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47C0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34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55C95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2DE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63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237C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3728F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64B3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6FA7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6B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16B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16B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16B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16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134</Words>
  <Characters>767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2018-07-21T11:46:00Z</dcterms:created>
  <dcterms:modified xsi:type="dcterms:W3CDTF">2018-08-04T06:57:00Z</dcterms:modified>
</cp:coreProperties>
</file>